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E4F64">
        <w:rPr>
          <w:rFonts w:cs="Arial"/>
          <w:b/>
          <w:caps/>
          <w:sz w:val="28"/>
          <w:szCs w:val="28"/>
        </w:rPr>
        <w:t>1540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E4F6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Redutor de velocidade na Rua Alemanha, no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E4F64" w:rsidRDefault="00CE4F6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CE4F64" w:rsidRPr="00CE4F64" w:rsidRDefault="003A77BE" w:rsidP="00CE4F6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CE4F64">
        <w:rPr>
          <w:rFonts w:cs="Arial"/>
        </w:rPr>
        <w:t>r</w:t>
      </w:r>
      <w:r w:rsidR="00CE4F64" w:rsidRPr="00CE4F64">
        <w:rPr>
          <w:rFonts w:cs="Arial"/>
        </w:rPr>
        <w:t xml:space="preserve">edutor de velocidade na </w:t>
      </w:r>
      <w:r w:rsidR="00CE4F64">
        <w:rPr>
          <w:rFonts w:cs="Arial"/>
        </w:rPr>
        <w:t xml:space="preserve">Rua Alemanha, no Jardim Colônia, </w:t>
      </w:r>
      <w:r w:rsidR="00CE4F64" w:rsidRPr="00CE4F64">
        <w:rPr>
          <w:rFonts w:cs="Arial"/>
        </w:rPr>
        <w:t>pois a via não tem sido respeitada por motociclistas e motoristas</w:t>
      </w:r>
      <w:r w:rsidR="00B922D7">
        <w:rPr>
          <w:rFonts w:cs="Arial"/>
        </w:rPr>
        <w:t>,</w:t>
      </w:r>
      <w:bookmarkStart w:id="0" w:name="_GoBack"/>
      <w:bookmarkEnd w:id="0"/>
      <w:r w:rsidR="00CE4F64" w:rsidRPr="00CE4F64">
        <w:rPr>
          <w:rFonts w:cs="Arial"/>
        </w:rPr>
        <w:t xml:space="preserve"> que transitam em alta velocidade, colocando vidas</w:t>
      </w:r>
      <w:r w:rsidR="00B922D7">
        <w:rPr>
          <w:rFonts w:cs="Arial"/>
        </w:rPr>
        <w:t xml:space="preserve"> em risco</w:t>
      </w:r>
      <w:r w:rsidR="00CE4F64" w:rsidRPr="00CE4F64">
        <w:rPr>
          <w:rFonts w:cs="Arial"/>
        </w:rPr>
        <w:t>.</w:t>
      </w:r>
    </w:p>
    <w:p w:rsidR="00CE4F64" w:rsidRPr="00CE4F64" w:rsidRDefault="00CE4F64" w:rsidP="00CE4F6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CE4F64">
        <w:rPr>
          <w:rFonts w:cs="Arial"/>
        </w:rPr>
        <w:t>Segue foto do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E4F64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E4F64" w:rsidRPr="005D429C" w:rsidRDefault="00CE4F64" w:rsidP="00CE4F6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CE4F64" w:rsidRPr="005D429C" w:rsidRDefault="00CE4F64" w:rsidP="00CE4F6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CE4F64" w:rsidRDefault="00CE4F64" w:rsidP="00CE4F64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E4F64" w:rsidRDefault="00CE4F6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CE4F64" w:rsidP="00CE4F64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9D9C618" wp14:editId="129176E4">
            <wp:extent cx="4119452" cy="3089697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1-05-27 at 11.40.34.jpe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1724" cy="3098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C0E" w:rsidRDefault="00140C0E">
      <w:r>
        <w:separator/>
      </w:r>
    </w:p>
  </w:endnote>
  <w:endnote w:type="continuationSeparator" w:id="0">
    <w:p w:rsidR="00140C0E" w:rsidRDefault="0014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C0E" w:rsidRDefault="00140C0E">
      <w:r>
        <w:separator/>
      </w:r>
    </w:p>
  </w:footnote>
  <w:footnote w:type="continuationSeparator" w:id="0">
    <w:p w:rsidR="00140C0E" w:rsidRDefault="00140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E4F64">
      <w:rPr>
        <w:rFonts w:cs="Arial"/>
        <w:b/>
        <w:sz w:val="20"/>
        <w:szCs w:val="20"/>
        <w:u w:val="single"/>
      </w:rPr>
      <w:t>1540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CE4F64">
      <w:rPr>
        <w:rFonts w:cs="Arial"/>
        <w:b/>
        <w:sz w:val="20"/>
        <w:szCs w:val="20"/>
        <w:u w:val="single"/>
      </w:rPr>
      <w:t xml:space="preserve"> – Vereador Rogério Timóteo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922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922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0C0E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971EA"/>
    <w:rsid w:val="008A0EB2"/>
    <w:rsid w:val="008C33AB"/>
    <w:rsid w:val="008C72B7"/>
    <w:rsid w:val="008D329B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922D7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4F64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7459-053D-4005-A604-1308C11F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2021-05-31T00:26:00Z</dcterms:created>
  <dcterms:modified xsi:type="dcterms:W3CDTF">2021-06-01T11:19:00Z</dcterms:modified>
</cp:coreProperties>
</file>